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E301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64CF53D6" w14:textId="77777777" w:rsidR="00DF4CF5" w:rsidRDefault="00DF4CF5" w:rsidP="00AE3C79">
      <w:pPr>
        <w:rPr>
          <w:b/>
          <w:bCs/>
        </w:rPr>
      </w:pPr>
    </w:p>
    <w:p w14:paraId="00D0149C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"/>
    </w:p>
    <w:p w14:paraId="49B34C4F" w14:textId="77777777" w:rsidR="00AE3C79" w:rsidRDefault="00AE3C79" w:rsidP="00AE3C79"/>
    <w:p w14:paraId="7E834FE8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0E9D8174" w14:textId="77777777" w:rsidR="00AE3C79" w:rsidRDefault="00AE3C79" w:rsidP="00AE3C79">
      <w:r>
        <w:t xml:space="preserve">Mit Einführung der </w:t>
      </w:r>
      <w:proofErr w:type="spellStart"/>
      <w:r>
        <w:t>eForms</w:t>
      </w:r>
      <w:proofErr w:type="spellEnd"/>
      <w:r>
        <w:t xml:space="preserve">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4B7BF085" w14:textId="77777777" w:rsidR="002E319B" w:rsidRDefault="002E319B" w:rsidP="00AE3C79"/>
    <w:p w14:paraId="6CC6ECB0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26731BFE" w14:textId="77777777" w:rsidR="00A05E88" w:rsidRPr="002E319B" w:rsidRDefault="00A05E88" w:rsidP="00AE3C79">
      <w:pPr>
        <w:rPr>
          <w:b/>
          <w:bCs/>
          <w:u w:val="single"/>
        </w:rPr>
      </w:pPr>
    </w:p>
    <w:p w14:paraId="2905A316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584E453A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4DC2B1CA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412B658E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38E3C3E4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14DECA5D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4205FEAB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2C651C24" w14:textId="77777777" w:rsidTr="000A57CF">
        <w:tc>
          <w:tcPr>
            <w:tcW w:w="2926" w:type="dxa"/>
          </w:tcPr>
          <w:p w14:paraId="7B07B86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7239BF19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44EFA84A" w14:textId="77777777" w:rsidTr="000A57CF">
        <w:tc>
          <w:tcPr>
            <w:tcW w:w="2926" w:type="dxa"/>
          </w:tcPr>
          <w:p w14:paraId="3DF566DF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0A78520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053C679F" w14:textId="77777777" w:rsidTr="000A57CF">
        <w:tc>
          <w:tcPr>
            <w:tcW w:w="2926" w:type="dxa"/>
          </w:tcPr>
          <w:p w14:paraId="3917FF3E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68A7B7A0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74B3D148" w14:textId="77777777" w:rsidTr="000A57CF">
        <w:tc>
          <w:tcPr>
            <w:tcW w:w="2926" w:type="dxa"/>
          </w:tcPr>
          <w:p w14:paraId="795FE0DA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6E41FDD5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2BBF4B5A" w14:textId="77777777" w:rsidTr="000A57CF">
        <w:tc>
          <w:tcPr>
            <w:tcW w:w="2926" w:type="dxa"/>
          </w:tcPr>
          <w:p w14:paraId="3170AF9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4B0C239E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02FAEE48" w14:textId="77777777" w:rsidTr="000A57CF">
        <w:tc>
          <w:tcPr>
            <w:tcW w:w="2926" w:type="dxa"/>
          </w:tcPr>
          <w:p w14:paraId="64BA8533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6294D6A2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6F93E312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73BCD580" w14:textId="77777777" w:rsidR="008309B5" w:rsidRDefault="008309B5">
      <w:pPr>
        <w:spacing w:after="160" w:line="259" w:lineRule="auto"/>
        <w:rPr>
          <w:rFonts w:cs="Arial"/>
          <w:spacing w:val="-1"/>
          <w:szCs w:val="22"/>
        </w:rPr>
      </w:pPr>
    </w:p>
    <w:p w14:paraId="6D6ABE01" w14:textId="77777777" w:rsidR="008309B5" w:rsidRDefault="008309B5">
      <w:pPr>
        <w:spacing w:after="160" w:line="259" w:lineRule="auto"/>
        <w:rPr>
          <w:rFonts w:cs="Arial"/>
          <w:spacing w:val="-1"/>
          <w:szCs w:val="22"/>
        </w:rPr>
      </w:pPr>
    </w:p>
    <w:p w14:paraId="58E2482E" w14:textId="77777777" w:rsidR="008309B5" w:rsidRDefault="008309B5">
      <w:pPr>
        <w:spacing w:after="160" w:line="259" w:lineRule="auto"/>
        <w:rPr>
          <w:rFonts w:cs="Arial"/>
          <w:spacing w:val="-1"/>
          <w:szCs w:val="22"/>
        </w:rPr>
      </w:pPr>
    </w:p>
    <w:p w14:paraId="742E7488" w14:textId="77777777" w:rsidR="008309B5" w:rsidRDefault="008309B5">
      <w:pPr>
        <w:spacing w:after="160" w:line="259" w:lineRule="auto"/>
        <w:rPr>
          <w:rFonts w:cs="Arial"/>
          <w:spacing w:val="-1"/>
          <w:szCs w:val="22"/>
        </w:rPr>
      </w:pPr>
    </w:p>
    <w:p w14:paraId="2B7EC940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39FB73D8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7E97E5E7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245BD737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725C1C0A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52AC9B46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D16DA">
        <w:rPr>
          <w:rFonts w:cs="Arial"/>
          <w:szCs w:val="22"/>
        </w:rPr>
      </w:r>
      <w:r w:rsidR="005D16DA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42CDBF25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6A2ACBCD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06D95DC1" w14:textId="77777777" w:rsidR="005451BE" w:rsidRDefault="005451BE"/>
    <w:p w14:paraId="5BEE6644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AA35" w14:textId="77777777" w:rsidR="008309B5" w:rsidRDefault="008309B5" w:rsidP="003711B2">
      <w:r>
        <w:separator/>
      </w:r>
    </w:p>
  </w:endnote>
  <w:endnote w:type="continuationSeparator" w:id="0">
    <w:p w14:paraId="19791FA9" w14:textId="77777777" w:rsidR="008309B5" w:rsidRDefault="008309B5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E53D3" w14:textId="77777777" w:rsidR="008309B5" w:rsidRDefault="008309B5" w:rsidP="003711B2">
      <w:r>
        <w:separator/>
      </w:r>
    </w:p>
  </w:footnote>
  <w:footnote w:type="continuationSeparator" w:id="0">
    <w:p w14:paraId="52F25E89" w14:textId="77777777" w:rsidR="008309B5" w:rsidRDefault="008309B5" w:rsidP="003711B2">
      <w:r>
        <w:continuationSeparator/>
      </w:r>
    </w:p>
  </w:footnote>
  <w:footnote w:id="1">
    <w:p w14:paraId="7F6C72BA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3BE95" w14:textId="61F2F00C" w:rsidR="003711B2" w:rsidRPr="008309B5" w:rsidRDefault="003711B2" w:rsidP="003711B2">
    <w:pPr>
      <w:pStyle w:val="Fuzeile"/>
      <w:ind w:right="360"/>
      <w:jc w:val="center"/>
      <w:rPr>
        <w:sz w:val="18"/>
        <w:szCs w:val="18"/>
      </w:rPr>
    </w:pPr>
    <w:r w:rsidRPr="008309B5">
      <w:rPr>
        <w:noProof/>
        <w:sz w:val="18"/>
        <w:szCs w:val="18"/>
      </w:rPr>
      <w:t xml:space="preserve">Anlage </w:t>
    </w:r>
    <w:r w:rsidR="008309B5" w:rsidRPr="008309B5">
      <w:rPr>
        <w:noProof/>
        <w:sz w:val="18"/>
        <w:szCs w:val="18"/>
      </w:rPr>
      <w:t>13</w:t>
    </w:r>
    <w:r w:rsidRPr="008309B5">
      <w:rPr>
        <w:noProof/>
        <w:sz w:val="18"/>
        <w:szCs w:val="18"/>
      </w:rPr>
      <w:t>: Zusätzliche Angaben des Bieters/der Mitglieder der Bietergemeinschaft</w:t>
    </w:r>
  </w:p>
  <w:p w14:paraId="38531D57" w14:textId="7B59EC87" w:rsidR="003711B2" w:rsidRDefault="003711B2" w:rsidP="003711B2">
    <w:pPr>
      <w:jc w:val="center"/>
      <w:rPr>
        <w:sz w:val="18"/>
        <w:szCs w:val="18"/>
      </w:rPr>
    </w:pPr>
    <w:r w:rsidRPr="008309B5">
      <w:rPr>
        <w:sz w:val="18"/>
        <w:szCs w:val="18"/>
      </w:rPr>
      <w:t>zur Ausschreibung „</w:t>
    </w:r>
    <w:r w:rsidR="008309B5" w:rsidRPr="008309B5">
      <w:rPr>
        <w:sz w:val="18"/>
        <w:szCs w:val="18"/>
      </w:rPr>
      <w:t>Mailingprogramms Kinder- und Jugendgesundheit – Versand</w:t>
    </w:r>
    <w:r w:rsidRPr="008309B5">
      <w:rPr>
        <w:sz w:val="18"/>
        <w:szCs w:val="18"/>
      </w:rPr>
      <w:t>“</w:t>
    </w:r>
  </w:p>
  <w:p w14:paraId="679969D2" w14:textId="77777777" w:rsidR="003711B2" w:rsidRDefault="003711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84756333">
    <w:abstractNumId w:val="0"/>
  </w:num>
  <w:num w:numId="2" w16cid:durableId="979962947">
    <w:abstractNumId w:val="2"/>
  </w:num>
  <w:num w:numId="3" w16cid:durableId="1784111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yMEgJywWuiypdesU2bik+btqo7kEuJUfryRpNQC0X96vD0XmLH9bbc+SgsFgpTBKo9BDcyIhxjvvUdK+1y3Cw==" w:salt="27jatNm8Tql3+jCdWG9+L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9B5"/>
    <w:rsid w:val="000A57CF"/>
    <w:rsid w:val="00172956"/>
    <w:rsid w:val="001A018A"/>
    <w:rsid w:val="002E319B"/>
    <w:rsid w:val="003711B2"/>
    <w:rsid w:val="00404BF3"/>
    <w:rsid w:val="005451BE"/>
    <w:rsid w:val="005D16DA"/>
    <w:rsid w:val="006F155A"/>
    <w:rsid w:val="00816C9E"/>
    <w:rsid w:val="008309B5"/>
    <w:rsid w:val="00863335"/>
    <w:rsid w:val="00A05E88"/>
    <w:rsid w:val="00A22785"/>
    <w:rsid w:val="00A236C6"/>
    <w:rsid w:val="00A601E7"/>
    <w:rsid w:val="00AE3C79"/>
    <w:rsid w:val="00D62B5C"/>
    <w:rsid w:val="00DF4CF5"/>
    <w:rsid w:val="00E1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45237"/>
  <w15:chartTrackingRefBased/>
  <w15:docId w15:val="{2F992C53-69D5-4D5D-8582-805CB6240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Versand\02%20Vergabeunterlagen\01_Mustervorlagen\xx%20Zusaetzliche%20Angaben.dotx" TargetMode="Externa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Zusaetzliche Angaben</Template>
  <TotalTime>0</TotalTime>
  <Pages>2</Pages>
  <Words>312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dc:description/>
  <cp:lastModifiedBy>Schellschmidt, Carlotta</cp:lastModifiedBy>
  <cp:revision>2</cp:revision>
  <dcterms:created xsi:type="dcterms:W3CDTF">2026-08-12T12:23:00Z</dcterms:created>
  <dcterms:modified xsi:type="dcterms:W3CDTF">2026-08-12T12:23:00Z</dcterms:modified>
</cp:coreProperties>
</file>